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0D4D40" w:rsidRPr="00C017DF" w14:paraId="6EF7E4EB" w14:textId="77777777" w:rsidTr="000B6590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F2C905" w14:textId="77777777" w:rsidR="000D4D40" w:rsidRPr="006E3F12" w:rsidRDefault="000D4D40" w:rsidP="005F040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16A326" w14:textId="66CCE8EA" w:rsidR="000D4D40" w:rsidRPr="00C017DF" w:rsidRDefault="0003483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B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DDCF1" w14:textId="77777777" w:rsidR="000D4D40" w:rsidRPr="00C017DF" w:rsidRDefault="000D4D40" w:rsidP="005F0400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1F837" w14:textId="77777777" w:rsidR="000D4D40" w:rsidRPr="00C017DF" w:rsidRDefault="000B659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DE068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D4D4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06EC610D" w14:textId="77777777" w:rsidR="000D4D40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53E7F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D4D40" w:rsidRPr="00C017DF" w14:paraId="48DA658A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7160FE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90A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A5307D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3E5FE31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902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2BFAA00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0D4D40" w:rsidRPr="00C017DF" w14:paraId="7374DC2D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764B0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E293AF6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EC7CD1A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214413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3E162AC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D4D40" w:rsidRPr="00C017DF" w14:paraId="4B001F4C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52FA52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FDFBE4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593A65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C6093CC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6012C44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0D4D40" w:rsidRPr="00C017DF" w14:paraId="77141368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EBD8218" w14:textId="77777777" w:rsidR="000D4D40" w:rsidRPr="00C017DF" w:rsidRDefault="000D4D40" w:rsidP="005F040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734CA9B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F4D67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7927A4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596AF3B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0D4D40" w:rsidRPr="00C017DF" w14:paraId="0D011153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583986DF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1F810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9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49334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E45512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74481957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D4D40" w:rsidRPr="00C017DF" w14:paraId="135A6E20" w14:textId="77777777" w:rsidTr="005F040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D02543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65FBF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C7F9330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53E6038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4FE1EA2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569" w:type="dxa"/>
          </w:tcPr>
          <w:p w14:paraId="13EA01F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0D4D40" w:rsidRPr="00C017DF" w14:paraId="2D8AC48E" w14:textId="77777777" w:rsidTr="007933D7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F3F6BBD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F14E849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5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01FFBF5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611ABC3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EF735CC" w14:textId="77777777" w:rsidR="000D4D40" w:rsidRPr="00C017DF" w:rsidRDefault="007933D7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CD7CAC4" w14:textId="77777777" w:rsidR="000D4D40" w:rsidRPr="00C017DF" w:rsidRDefault="000D4D40" w:rsidP="005F04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1EA09EB0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772C103E" w14:textId="77777777" w:rsidR="002C75D6" w:rsidRDefault="002C75D6" w:rsidP="00AB006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744"/>
        <w:gridCol w:w="2283"/>
        <w:gridCol w:w="2265"/>
        <w:gridCol w:w="796"/>
      </w:tblGrid>
      <w:tr w:rsidR="00034830" w14:paraId="0696404B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7BEC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Onderdeel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ED65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Perc</w:t>
            </w:r>
            <w:proofErr w:type="spellEnd"/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FB4F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laagste score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C157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Beschrijving maximale score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6ED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Score</w:t>
            </w:r>
          </w:p>
        </w:tc>
      </w:tr>
      <w:tr w:rsidR="00034830" w14:paraId="15FC09B1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2795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Harmonie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4AA8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EC78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verstoren de balans van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7E79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passend bij het niveau van de voltigeur en educatie van het paard: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E1B6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6BB511A7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8779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Statische &amp; Dynamisch oefeningen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DAF6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FD70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Enkel statische oefeningen op het paard: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9078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2 of meer dynamische oefeningen OP het paard uitgevoerd: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32D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6D5059B8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1A9F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Richtingen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0F6C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448E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Alles dezelfde richting: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B668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Meer dan 3 richtingen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: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DCF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7CC70469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DAC9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Posities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D13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2365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Oefeningen op de pad en voltigesingel: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3BB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Oefeningen op drie of meer verschillende posities: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1 punt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4C96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00F5B8E3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1BE3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Flow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B76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0B6B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Opeenvolging van oefeningen met veel opbouw en afbouw: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E1A4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Vloeiende overgangen van oefening naar oefening gedurende de gehele proef: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 xml:space="preserve"> 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4EC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1EFCA151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3F3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Muziekinterpretatie en expressie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F6EA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5B21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Geen gebruik van ritme en/of melodie: 0 punten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DEF2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 xml:space="preserve">Thema herkenbaar, muziek wordt gebruikt met lichaam. Gezichtsexpressie aanwezig: </w:t>
            </w:r>
            <w: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  <w:t>2 punten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E193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4799A2A2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CE4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713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B20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F71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390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26215712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C7D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26DE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FC60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Aftrek: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ADBD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4B5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  <w:tr w:rsidR="00034830" w14:paraId="470B0383" w14:textId="77777777" w:rsidTr="00034830"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15FE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3EA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E67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  <w: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  <w:t>Totale Score: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974" w14:textId="77777777" w:rsidR="00034830" w:rsidRDefault="00034830" w:rsidP="003C5CC0">
            <w:pPr>
              <w:rPr>
                <w:rFonts w:ascii="Aptos" w:eastAsia="Aptos" w:hAnsi="Aptos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E48" w14:textId="77777777" w:rsidR="00034830" w:rsidRDefault="00034830" w:rsidP="003C5CC0">
            <w:pPr>
              <w:rPr>
                <w:rFonts w:ascii="Aptos" w:eastAsia="Aptos" w:hAnsi="Aptos"/>
                <w:b/>
                <w:bCs/>
                <w:kern w:val="2"/>
                <w:sz w:val="22"/>
                <w:szCs w:val="22"/>
                <w:lang w:eastAsia="en-US"/>
              </w:rPr>
            </w:pPr>
          </w:p>
        </w:tc>
      </w:tr>
    </w:tbl>
    <w:p w14:paraId="6B8BC165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9AEBF5C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0781B8C" w14:textId="77777777" w:rsidR="002C75D6" w:rsidRDefault="002C75D6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AC5C1F8" w14:textId="77777777" w:rsidR="002C75D6" w:rsidRDefault="002C75D6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FAF2787" w14:textId="77777777" w:rsidR="002C75D6" w:rsidRDefault="00163FA5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418C2A1D">
          <v:line id="_x0000_s1047" style="position:absolute;z-index:251656704" from="-43.25pt,12.85pt" to="514.75pt,12.85pt">
            <v:stroke dashstyle="1 1" endcap="round"/>
          </v:line>
        </w:pict>
      </w:r>
    </w:p>
    <w:p w14:paraId="1D8C371E" w14:textId="77777777" w:rsidR="00804D6E" w:rsidRPr="00AF7F5E" w:rsidRDefault="0083768E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p w14:paraId="471585AE" w14:textId="77777777" w:rsidR="00034830" w:rsidRDefault="00163FA5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938634B">
          <v:line id="_x0000_s1049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4345F609">
          <v:line id="_x0000_s1048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02EEB19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4116AED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9263265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15ABEF0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C4F0DF7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AAA2860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9CDE759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02A7BE4B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0E1F875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4E2D743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00C99A4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4E78718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16D74C8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92CFFD5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0E29357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DFD679C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E208FB7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05BA8B08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F1F92B7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42A3810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DEBF7CB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357650E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26FA9AF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32FE798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C6EFAC2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BA548DD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F9C47A4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045ACC15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72D7B401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5B47DB4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D57B234" w14:textId="77777777" w:rsidR="00034830" w:rsidRDefault="0003483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272B41E8" w14:textId="48472B5F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0D4D40">
      <w:headerReference w:type="default" r:id="rId11"/>
      <w:footerReference w:type="even" r:id="rId12"/>
      <w:footerReference w:type="default" r:id="rId13"/>
      <w:pgSz w:w="11906" w:h="16838"/>
      <w:pgMar w:top="2694" w:right="1418" w:bottom="1135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56D1" w14:textId="77777777" w:rsidR="00D46C38" w:rsidRDefault="00D46C38">
      <w:r>
        <w:separator/>
      </w:r>
    </w:p>
  </w:endnote>
  <w:endnote w:type="continuationSeparator" w:id="0">
    <w:p w14:paraId="5C260B28" w14:textId="77777777" w:rsidR="00D46C38" w:rsidRDefault="00D4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0B7C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70E900E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5E91F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9B7B35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039CFF64" w14:textId="26440E85" w:rsidR="00AF7F5E" w:rsidRPr="00F34FAB" w:rsidRDefault="00416FCE" w:rsidP="00F34FAB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034830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B133F" w14:textId="77777777" w:rsidR="00D46C38" w:rsidRDefault="00D46C38">
      <w:r>
        <w:separator/>
      </w:r>
    </w:p>
  </w:footnote>
  <w:footnote w:type="continuationSeparator" w:id="0">
    <w:p w14:paraId="4A429B36" w14:textId="77777777" w:rsidR="00D46C38" w:rsidRDefault="00D4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118A1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4CABB79" w14:textId="77777777" w:rsidR="0050736E" w:rsidRPr="00D436E8" w:rsidRDefault="00163FA5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55CFBCC0">
        <v:line id="Rechte verbindingslijn 7" o:spid="_x0000_s2051" style="position:absolute;left:0;text-align:left;z-index:251658752;visibility:visible;mso-wrap-distance-top:-3e-5mm;mso-wrap-distance-bottom:-3e-5mm;mso-width-relative:margin;mso-height-relative:margin" from="7.05pt,118.8pt" to="491.75pt,1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noProof/>
      </w:rPr>
      <w:pict w14:anchorId="1D8903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05.4pt;margin-top:13.2pt;width:96.25pt;height:95.45pt;z-index:-25165875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2C4968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174AE31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0D4D40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Artistiek</w:t>
                </w:r>
              </w:p>
              <w:p w14:paraId="2EF72D38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5B8E8FD7" w14:textId="77777777" w:rsidR="000D4D40" w:rsidRPr="00D7052B" w:rsidRDefault="00921A96" w:rsidP="000D4D40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  <w:r w:rsidR="00F92DA8" w:rsidRPr="00B678EA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</w:p>
              <w:p w14:paraId="0731046C" w14:textId="77777777" w:rsidR="00B678EA" w:rsidRPr="00D7052B" w:rsidRDefault="00B678EA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7210198">
    <w:abstractNumId w:val="2"/>
  </w:num>
  <w:num w:numId="2" w16cid:durableId="1031226875">
    <w:abstractNumId w:val="9"/>
  </w:num>
  <w:num w:numId="3" w16cid:durableId="1738164055">
    <w:abstractNumId w:val="3"/>
  </w:num>
  <w:num w:numId="4" w16cid:durableId="247161242">
    <w:abstractNumId w:val="13"/>
  </w:num>
  <w:num w:numId="5" w16cid:durableId="486631695">
    <w:abstractNumId w:val="11"/>
  </w:num>
  <w:num w:numId="6" w16cid:durableId="970943758">
    <w:abstractNumId w:val="10"/>
  </w:num>
  <w:num w:numId="7" w16cid:durableId="2060282220">
    <w:abstractNumId w:val="5"/>
  </w:num>
  <w:num w:numId="8" w16cid:durableId="876820912">
    <w:abstractNumId w:val="4"/>
  </w:num>
  <w:num w:numId="9" w16cid:durableId="1651057062">
    <w:abstractNumId w:val="12"/>
  </w:num>
  <w:num w:numId="10" w16cid:durableId="216280596">
    <w:abstractNumId w:val="6"/>
  </w:num>
  <w:num w:numId="11" w16cid:durableId="167348502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40189900">
    <w:abstractNumId w:val="8"/>
  </w:num>
  <w:num w:numId="13" w16cid:durableId="1993755958">
    <w:abstractNumId w:val="0"/>
  </w:num>
  <w:num w:numId="14" w16cid:durableId="14359790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fwRll9V1tVMree4O7PiQ+E9/E4zhhb5ut3Got4dYCkePrggNyncImvCpuBXxrcRusi57JwLAu0IVwcE9IlI0FA==" w:salt="aQETQdjY0zffseNuzvkVDQ==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830"/>
    <w:rsid w:val="00034ADF"/>
    <w:rsid w:val="000B4204"/>
    <w:rsid w:val="000B6590"/>
    <w:rsid w:val="000C51B1"/>
    <w:rsid w:val="000D4D40"/>
    <w:rsid w:val="000E7734"/>
    <w:rsid w:val="000F6D88"/>
    <w:rsid w:val="00124764"/>
    <w:rsid w:val="00163FA5"/>
    <w:rsid w:val="00183678"/>
    <w:rsid w:val="00192B98"/>
    <w:rsid w:val="00195C12"/>
    <w:rsid w:val="001A3B4F"/>
    <w:rsid w:val="001A5483"/>
    <w:rsid w:val="00227773"/>
    <w:rsid w:val="00241CFC"/>
    <w:rsid w:val="00254188"/>
    <w:rsid w:val="00255C21"/>
    <w:rsid w:val="00261787"/>
    <w:rsid w:val="002715D6"/>
    <w:rsid w:val="002A32DF"/>
    <w:rsid w:val="002C75D6"/>
    <w:rsid w:val="00303FD8"/>
    <w:rsid w:val="003159C1"/>
    <w:rsid w:val="00323E77"/>
    <w:rsid w:val="00347475"/>
    <w:rsid w:val="0036368D"/>
    <w:rsid w:val="00365959"/>
    <w:rsid w:val="003747C1"/>
    <w:rsid w:val="003943FF"/>
    <w:rsid w:val="00395EFA"/>
    <w:rsid w:val="003E3299"/>
    <w:rsid w:val="00403C13"/>
    <w:rsid w:val="00412994"/>
    <w:rsid w:val="00416FCE"/>
    <w:rsid w:val="00457E1B"/>
    <w:rsid w:val="00482264"/>
    <w:rsid w:val="00487D43"/>
    <w:rsid w:val="0050736E"/>
    <w:rsid w:val="005441DD"/>
    <w:rsid w:val="0054511E"/>
    <w:rsid w:val="005538BF"/>
    <w:rsid w:val="00580B78"/>
    <w:rsid w:val="005C1E53"/>
    <w:rsid w:val="005F0400"/>
    <w:rsid w:val="00607135"/>
    <w:rsid w:val="00607938"/>
    <w:rsid w:val="00615814"/>
    <w:rsid w:val="00657104"/>
    <w:rsid w:val="006A314F"/>
    <w:rsid w:val="006B7AE8"/>
    <w:rsid w:val="006C07D3"/>
    <w:rsid w:val="006E36AA"/>
    <w:rsid w:val="00704D6A"/>
    <w:rsid w:val="00717D6B"/>
    <w:rsid w:val="00744A50"/>
    <w:rsid w:val="00750623"/>
    <w:rsid w:val="00755CEB"/>
    <w:rsid w:val="00786B44"/>
    <w:rsid w:val="007933D7"/>
    <w:rsid w:val="007B4170"/>
    <w:rsid w:val="007C17C6"/>
    <w:rsid w:val="007E08EA"/>
    <w:rsid w:val="007F15C6"/>
    <w:rsid w:val="00804D6E"/>
    <w:rsid w:val="00821263"/>
    <w:rsid w:val="00823A72"/>
    <w:rsid w:val="0083768E"/>
    <w:rsid w:val="00837B03"/>
    <w:rsid w:val="0084011E"/>
    <w:rsid w:val="00881EF6"/>
    <w:rsid w:val="008826C9"/>
    <w:rsid w:val="008D0AEE"/>
    <w:rsid w:val="008D2D3B"/>
    <w:rsid w:val="0090196A"/>
    <w:rsid w:val="00905120"/>
    <w:rsid w:val="00921A96"/>
    <w:rsid w:val="009A0B8C"/>
    <w:rsid w:val="009B7B35"/>
    <w:rsid w:val="009C10CF"/>
    <w:rsid w:val="009C26C5"/>
    <w:rsid w:val="009D7208"/>
    <w:rsid w:val="009E7E14"/>
    <w:rsid w:val="00A00732"/>
    <w:rsid w:val="00A25FA7"/>
    <w:rsid w:val="00A30C1B"/>
    <w:rsid w:val="00A33E3E"/>
    <w:rsid w:val="00A81890"/>
    <w:rsid w:val="00AB0061"/>
    <w:rsid w:val="00AB3BC5"/>
    <w:rsid w:val="00AC3BFC"/>
    <w:rsid w:val="00AC5736"/>
    <w:rsid w:val="00AE02E5"/>
    <w:rsid w:val="00AF638E"/>
    <w:rsid w:val="00AF7F5E"/>
    <w:rsid w:val="00B30933"/>
    <w:rsid w:val="00B40CDD"/>
    <w:rsid w:val="00B678EA"/>
    <w:rsid w:val="00B92AFE"/>
    <w:rsid w:val="00BB71B8"/>
    <w:rsid w:val="00BC1770"/>
    <w:rsid w:val="00BC4F8C"/>
    <w:rsid w:val="00BD41C7"/>
    <w:rsid w:val="00BE7C23"/>
    <w:rsid w:val="00BF1144"/>
    <w:rsid w:val="00C017DF"/>
    <w:rsid w:val="00C5793A"/>
    <w:rsid w:val="00CB4A65"/>
    <w:rsid w:val="00CE3281"/>
    <w:rsid w:val="00CF5B5D"/>
    <w:rsid w:val="00D06639"/>
    <w:rsid w:val="00D277FB"/>
    <w:rsid w:val="00D436E8"/>
    <w:rsid w:val="00D46C38"/>
    <w:rsid w:val="00D7052B"/>
    <w:rsid w:val="00D75386"/>
    <w:rsid w:val="00D85F9B"/>
    <w:rsid w:val="00DA5D3F"/>
    <w:rsid w:val="00DB7EF0"/>
    <w:rsid w:val="00DE0686"/>
    <w:rsid w:val="00E629A9"/>
    <w:rsid w:val="00E67316"/>
    <w:rsid w:val="00E80E79"/>
    <w:rsid w:val="00EA7502"/>
    <w:rsid w:val="00EB6FC9"/>
    <w:rsid w:val="00F26A9E"/>
    <w:rsid w:val="00F34FAB"/>
    <w:rsid w:val="00F804C1"/>
    <w:rsid w:val="00F92DA8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5136926D"/>
  <w15:chartTrackingRefBased/>
  <w15:docId w15:val="{6F790A26-0BCC-4FA6-A7C1-C98DD38A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Props1.xml><?xml version="1.0" encoding="utf-8"?>
<ds:datastoreItem xmlns:ds="http://schemas.openxmlformats.org/officeDocument/2006/customXml" ds:itemID="{7C1BF914-9C10-4BCF-9B68-78808F1854A0}"/>
</file>

<file path=customXml/itemProps2.xml><?xml version="1.0" encoding="utf-8"?>
<ds:datastoreItem xmlns:ds="http://schemas.openxmlformats.org/officeDocument/2006/customXml" ds:itemID="{AD74C08A-7078-4467-8A63-3B4BE4F7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BC30F-8048-441E-BEC4-11FF7AC8EE0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F69F22B-942F-4134-A4A3-D63CC5A03381}">
  <ds:schemaRefs>
    <ds:schemaRef ds:uri="http://schemas.microsoft.com/office/2006/documentManagement/types"/>
    <ds:schemaRef ds:uri="http://www.w3.org/XML/1998/namespace"/>
    <ds:schemaRef ds:uri="a811006f-1c16-41b7-b921-4a643f9d9ecc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e7f54076-5645-4b12-91ec-c3d4a8cb9c6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3</TotalTime>
  <Pages>1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protocol-kur-artistiek-teams-b-l-m-z-zz-junioren-2022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2025-02-28T15:07:00Z</dcterms:created>
  <dcterms:modified xsi:type="dcterms:W3CDTF">2025-02-28T15:09:00Z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